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9A1D" w14:textId="77777777" w:rsidR="00955FFC" w:rsidRPr="00DE447F" w:rsidRDefault="00955FFC" w:rsidP="00955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DE447F">
        <w:rPr>
          <w:b/>
          <w:noProof/>
          <w:sz w:val="24"/>
        </w:rPr>
        <w:t>3GPP TSG-RAN WG2 #1</w:t>
      </w:r>
      <w:r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Pr="00F865A6">
        <w:rPr>
          <w:b/>
          <w:i/>
          <w:noProof/>
          <w:sz w:val="28"/>
        </w:rPr>
        <w:t>R2-</w:t>
      </w:r>
      <w:r w:rsidRPr="003F7190">
        <w:rPr>
          <w:b/>
          <w:i/>
          <w:noProof/>
          <w:sz w:val="28"/>
        </w:rPr>
        <w:t>2504</w:t>
      </w:r>
      <w:r>
        <w:rPr>
          <w:b/>
          <w:i/>
          <w:noProof/>
          <w:sz w:val="28"/>
        </w:rPr>
        <w:t>682</w:t>
      </w:r>
    </w:p>
    <w:p w14:paraId="65998196" w14:textId="77777777" w:rsidR="000D755A" w:rsidRDefault="000D755A" w:rsidP="000D755A">
      <w:pPr>
        <w:pStyle w:val="CRCoverPage"/>
        <w:outlineLvl w:val="0"/>
        <w:rPr>
          <w:b/>
          <w:noProof/>
          <w:sz w:val="24"/>
        </w:rPr>
      </w:pPr>
      <w:r w:rsidRPr="00B355C8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55A" w14:paraId="0E94B6C5" w14:textId="77777777" w:rsidTr="00135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D341A" w14:textId="77777777" w:rsidR="000D755A" w:rsidRDefault="000D755A" w:rsidP="00135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D755A" w14:paraId="451031C3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45790" w14:textId="77777777" w:rsidR="000D755A" w:rsidRDefault="000D755A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55A" w14:paraId="765D981A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1E8D3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10D14B36" w14:textId="77777777" w:rsidTr="0013566D">
        <w:tc>
          <w:tcPr>
            <w:tcW w:w="142" w:type="dxa"/>
            <w:tcBorders>
              <w:left w:val="single" w:sz="4" w:space="0" w:color="auto"/>
            </w:tcBorders>
          </w:tcPr>
          <w:p w14:paraId="7FA11926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4EC2CF" w14:textId="77777777" w:rsidR="000D755A" w:rsidRPr="00410371" w:rsidRDefault="000D755A" w:rsidP="001356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470B8" w14:textId="77777777" w:rsidR="000D755A" w:rsidRDefault="000D755A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4FD71" w14:textId="77777777" w:rsidR="000D755A" w:rsidRPr="00410371" w:rsidRDefault="000D755A" w:rsidP="0013566D">
            <w:pPr>
              <w:pStyle w:val="CRCoverPage"/>
              <w:spacing w:after="0"/>
              <w:jc w:val="right"/>
              <w:rPr>
                <w:noProof/>
              </w:rPr>
            </w:pPr>
            <w:r w:rsidRPr="0037546B">
              <w:rPr>
                <w:b/>
                <w:noProof/>
                <w:sz w:val="28"/>
              </w:rPr>
              <w:t>5300</w:t>
            </w:r>
          </w:p>
        </w:tc>
        <w:tc>
          <w:tcPr>
            <w:tcW w:w="709" w:type="dxa"/>
          </w:tcPr>
          <w:p w14:paraId="216B8D2E" w14:textId="77777777" w:rsidR="000D755A" w:rsidRDefault="000D755A" w:rsidP="00135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3DFE0" w14:textId="77777777" w:rsidR="000D755A" w:rsidRPr="00410371" w:rsidRDefault="000D755A" w:rsidP="00135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38056C3" w14:textId="77777777" w:rsidR="000D755A" w:rsidRDefault="000D755A" w:rsidP="00135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D4E21" w14:textId="77777777" w:rsidR="000D755A" w:rsidRPr="00410371" w:rsidRDefault="000D755A" w:rsidP="00135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B3948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755A" w14:paraId="378C9435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F181B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755A" w14:paraId="59D1C3FC" w14:textId="77777777" w:rsidTr="00135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E8B46" w14:textId="77777777" w:rsidR="000D755A" w:rsidRPr="00F25D98" w:rsidRDefault="000D755A" w:rsidP="00135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55A" w14:paraId="6224CCBA" w14:textId="77777777" w:rsidTr="0013566D">
        <w:tc>
          <w:tcPr>
            <w:tcW w:w="9641" w:type="dxa"/>
            <w:gridSpan w:val="9"/>
          </w:tcPr>
          <w:p w14:paraId="5F58864B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CEE179" w14:textId="77777777" w:rsidR="000D755A" w:rsidRDefault="000D755A" w:rsidP="000D7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55A" w14:paraId="1838B7C7" w14:textId="77777777" w:rsidTr="0013566D">
        <w:tc>
          <w:tcPr>
            <w:tcW w:w="2835" w:type="dxa"/>
          </w:tcPr>
          <w:p w14:paraId="73ACB9FE" w14:textId="77777777" w:rsidR="000D755A" w:rsidRDefault="000D755A" w:rsidP="00135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6839B6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ADF72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AFA93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B8B14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36884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D594E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87FEDE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97C77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EEF8E7" w14:textId="77777777" w:rsidR="000D755A" w:rsidRDefault="000D755A" w:rsidP="000D7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55A" w14:paraId="18272A08" w14:textId="77777777" w:rsidTr="0013566D">
        <w:tc>
          <w:tcPr>
            <w:tcW w:w="9640" w:type="dxa"/>
            <w:gridSpan w:val="11"/>
          </w:tcPr>
          <w:p w14:paraId="34CF84D2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0224E636" w14:textId="77777777" w:rsidTr="00135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44229" w14:textId="77777777" w:rsidR="000D755A" w:rsidRDefault="000D755A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DCC9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>
              <w:rPr>
                <w:noProof/>
              </w:rPr>
              <w:t>number of NZP CSI-RS resources</w:t>
            </w:r>
          </w:p>
        </w:tc>
      </w:tr>
      <w:tr w:rsidR="000D755A" w14:paraId="60634E8C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5CA05B44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A1BA5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2DA5D2C3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5CC9473F" w14:textId="77777777" w:rsidR="000D755A" w:rsidRDefault="000D755A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F156D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D755A" w14:paraId="37CF8413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4D93465A" w14:textId="77777777" w:rsidR="000D755A" w:rsidRDefault="000D755A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B76C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0D755A" w14:paraId="4C12A7F9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2F0A9E93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246CB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4B981512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02C2C737" w14:textId="77777777" w:rsidR="000D755A" w:rsidRDefault="000D755A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12E99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455E1A" w14:textId="77777777" w:rsidR="000D755A" w:rsidRDefault="000D755A" w:rsidP="00135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7F6F6" w14:textId="77777777" w:rsidR="000D755A" w:rsidRDefault="000D755A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9F8BB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15</w:t>
            </w:r>
          </w:p>
        </w:tc>
      </w:tr>
      <w:tr w:rsidR="000D755A" w14:paraId="058A96FA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246D260A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90096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841C1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F32A1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C5EFBB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316AE447" w14:textId="77777777" w:rsidTr="00135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EB795" w14:textId="77777777" w:rsidR="000D755A" w:rsidRDefault="000D755A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5A2E7" w14:textId="77777777" w:rsidR="000D755A" w:rsidRDefault="000D755A" w:rsidP="001356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272E3E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5CE73" w14:textId="77777777" w:rsidR="000D755A" w:rsidRDefault="000D755A" w:rsidP="00135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DE805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D755A" w14:paraId="09316344" w14:textId="77777777" w:rsidTr="00135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C4572D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513BF4" w14:textId="77777777" w:rsidR="000D755A" w:rsidRDefault="000D755A" w:rsidP="00135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75DAFB" w14:textId="77777777" w:rsidR="000D755A" w:rsidRDefault="000D755A" w:rsidP="00135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E92C5" w14:textId="77777777" w:rsidR="000D755A" w:rsidRPr="007C2097" w:rsidRDefault="000D755A" w:rsidP="00135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D755A" w14:paraId="50C3DA01" w14:textId="77777777" w:rsidTr="0013566D">
        <w:tc>
          <w:tcPr>
            <w:tcW w:w="1843" w:type="dxa"/>
          </w:tcPr>
          <w:p w14:paraId="46B9D70F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2C7E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6DAD46BC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F385A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7BF6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for number of NZP CSI-RS resources</w:t>
            </w:r>
          </w:p>
        </w:tc>
      </w:tr>
      <w:tr w:rsidR="000D755A" w14:paraId="42EACD37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F873F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4338F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47ECADA3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F8FC5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B5BC5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C814A" w14:textId="77777777" w:rsidR="000D755A" w:rsidRDefault="000D755A" w:rsidP="0013566D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5E48BCDD" w14:textId="77777777" w:rsidR="000D755A" w:rsidRDefault="000D755A" w:rsidP="0013566D">
            <w:pPr>
              <w:pStyle w:val="CRCoverPage"/>
              <w:spacing w:after="0"/>
            </w:pPr>
          </w:p>
          <w:p w14:paraId="278240FB" w14:textId="77777777" w:rsidR="000D755A" w:rsidRDefault="000D755A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4B0396BA" w14:textId="77777777" w:rsidR="000D755A" w:rsidRDefault="000D755A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63BA4A97" w14:textId="77777777" w:rsidR="000D755A" w:rsidRDefault="000D755A" w:rsidP="0013566D">
            <w:pPr>
              <w:pStyle w:val="CRCoverPage"/>
              <w:spacing w:after="0"/>
              <w:ind w:left="100"/>
            </w:pPr>
          </w:p>
          <w:p w14:paraId="7CCC67B5" w14:textId="77777777" w:rsidR="000D755A" w:rsidRDefault="000D755A" w:rsidP="0013566D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48B37753" w14:textId="77777777" w:rsidR="000D755A" w:rsidRDefault="000D755A" w:rsidP="0013566D">
            <w:pPr>
              <w:pStyle w:val="CRCoverPage"/>
              <w:spacing w:after="0"/>
            </w:pPr>
          </w:p>
          <w:p w14:paraId="27F58CA3" w14:textId="77777777" w:rsidR="000D755A" w:rsidRPr="000827A6" w:rsidRDefault="000D755A" w:rsidP="0013566D">
            <w:pPr>
              <w:pStyle w:val="TAL"/>
              <w:rPr>
                <w:szCs w:val="22"/>
              </w:rPr>
            </w:pPr>
            <w:proofErr w:type="spellStart"/>
            <w:r w:rsidRPr="000827A6">
              <w:rPr>
                <w:b/>
                <w:i/>
                <w:szCs w:val="22"/>
              </w:rPr>
              <w:t>nzp</w:t>
            </w:r>
            <w:proofErr w:type="spellEnd"/>
            <w:r w:rsidRPr="000827A6">
              <w:rPr>
                <w:b/>
                <w:i/>
                <w:szCs w:val="22"/>
              </w:rPr>
              <w:t>-CSI-RS-Resources</w:t>
            </w:r>
          </w:p>
          <w:p w14:paraId="122108C2" w14:textId="77777777" w:rsidR="000D755A" w:rsidRDefault="000D755A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1859AF27" w14:textId="77777777" w:rsidR="000D755A" w:rsidRDefault="000D755A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43A1393E" w14:textId="77777777" w:rsidR="000D755A" w:rsidRDefault="000D755A" w:rsidP="0013566D">
            <w:pPr>
              <w:pStyle w:val="CRCoverPage"/>
              <w:spacing w:after="0"/>
            </w:pPr>
            <w:r>
              <w:t>The Rel-15 part of the field description says CSI which is a vague term and the Rel-15 limit contradicts the Rel-18 limit which is also a form of CSI. Since RAN1 specification has these limitations specified there is no need for this sentence in 38.331.</w:t>
            </w:r>
          </w:p>
          <w:p w14:paraId="1B1DE3B5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B5449C" w14:textId="77777777" w:rsidR="000D755A" w:rsidRDefault="000D755A" w:rsidP="001356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915F4CF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A5D5E65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AFB478B" w14:textId="77777777" w:rsidR="000D755A" w:rsidRPr="00674658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CSI-RS configuration</w:t>
            </w:r>
          </w:p>
          <w:p w14:paraId="44F48D44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C4796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1B3362F" w14:textId="77777777" w:rsidR="000D755A" w:rsidRDefault="000D755A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13328A1C" w14:textId="77777777" w:rsidR="000D755A" w:rsidRDefault="000D755A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E91044" w14:textId="77777777" w:rsidR="000D755A" w:rsidRDefault="000D755A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 </w:t>
            </w:r>
          </w:p>
          <w:p w14:paraId="4C21CE1B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755A" w14:paraId="3979FFED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1929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816A8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677DDE92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BF939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4B62F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nzp-CSI-RS has conflicting sentences and the specifications 38.214 and 38.331 remain in conflict on the limit for NZP CSI-RS for L1-RSRP.</w:t>
            </w:r>
          </w:p>
        </w:tc>
      </w:tr>
      <w:tr w:rsidR="000D755A" w14:paraId="6D3427D4" w14:textId="77777777" w:rsidTr="0013566D">
        <w:tc>
          <w:tcPr>
            <w:tcW w:w="2694" w:type="dxa"/>
            <w:gridSpan w:val="2"/>
          </w:tcPr>
          <w:p w14:paraId="62D07B67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1AFBA0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650AAFF2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8CFDA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A9DF5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0D755A" w14:paraId="2E183C6B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CBF23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D94F5" w14:textId="77777777" w:rsidR="000D755A" w:rsidRDefault="000D755A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55A" w14:paraId="6C3A6F30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9E4C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FCA1D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981CB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5189E" w14:textId="77777777" w:rsidR="000D755A" w:rsidRDefault="000D755A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E575E" w14:textId="77777777" w:rsidR="000D755A" w:rsidRDefault="000D755A" w:rsidP="00135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55A" w14:paraId="47778905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6D91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00128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3F2F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9DE3D" w14:textId="77777777" w:rsidR="000D755A" w:rsidRDefault="000D755A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FC724" w14:textId="77777777" w:rsidR="000D755A" w:rsidRDefault="000D755A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55A" w14:paraId="6CAC6E7D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4F98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A5EB4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FC2C2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F5C1F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E14AF" w14:textId="77777777" w:rsidR="000D755A" w:rsidRDefault="000D755A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55A" w14:paraId="53F88FE8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A759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BD793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9FEDE" w14:textId="77777777" w:rsidR="000D755A" w:rsidRDefault="000D755A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343AC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7D9B9" w14:textId="77777777" w:rsidR="000D755A" w:rsidRDefault="000D755A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55A" w14:paraId="2611B99A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A14F" w14:textId="77777777" w:rsidR="000D755A" w:rsidRDefault="000D755A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A0800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755A" w14:paraId="4398B3E3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A0C02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B7202" w14:textId="77777777" w:rsidR="000D755A" w:rsidRDefault="000D755A" w:rsidP="0013566D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1FD182EE" w14:textId="77777777" w:rsidR="000D755A" w:rsidRDefault="000D755A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755A" w:rsidRPr="008863B9" w14:paraId="27DC8EEC" w14:textId="77777777" w:rsidTr="00135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9D39F" w14:textId="77777777" w:rsidR="000D755A" w:rsidRPr="008863B9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5187" w14:textId="77777777" w:rsidR="000D755A" w:rsidRPr="008863B9" w:rsidRDefault="000D755A" w:rsidP="00135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55A" w14:paraId="4618D84C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3B645" w14:textId="77777777" w:rsidR="000D755A" w:rsidRDefault="000D755A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45A4C" w14:textId="77777777" w:rsidR="000D755A" w:rsidRDefault="000D755A" w:rsidP="0013566D">
            <w:pPr>
              <w:pStyle w:val="CRCoverPage"/>
              <w:spacing w:after="0"/>
              <w:ind w:left="100"/>
              <w:rPr>
                <w:noProof/>
              </w:rPr>
            </w:pPr>
            <w:r w:rsidRPr="00B355C8">
              <w:rPr>
                <w:noProof/>
              </w:rPr>
              <w:t>R2-2502390</w:t>
            </w:r>
            <w:r>
              <w:rPr>
                <w:noProof/>
              </w:rPr>
              <w:t xml:space="preserve">, </w:t>
            </w:r>
            <w:r w:rsidRPr="00317CB7">
              <w:rPr>
                <w:noProof/>
              </w:rPr>
              <w:t>R2-2504252</w:t>
            </w:r>
          </w:p>
        </w:tc>
      </w:tr>
    </w:tbl>
    <w:p w14:paraId="4B7B22C0" w14:textId="259AB13C" w:rsidR="000D755A" w:rsidRDefault="000D755A" w:rsidP="00394471"/>
    <w:p w14:paraId="3A8E13B4" w14:textId="77777777" w:rsidR="000D755A" w:rsidRDefault="000D755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94B3771" w14:textId="77777777" w:rsidR="00394471" w:rsidRPr="001924A1" w:rsidRDefault="00394471" w:rsidP="00394471"/>
    <w:p w14:paraId="04B132DB" w14:textId="77777777" w:rsidR="00955FFC" w:rsidRDefault="00955FFC" w:rsidP="00955FFC">
      <w:pPr>
        <w:pStyle w:val="Heading3"/>
        <w:ind w:left="720" w:hanging="720"/>
      </w:pPr>
      <w:bookmarkStart w:id="12" w:name="_Toc60777288"/>
      <w:bookmarkStart w:id="13" w:name="_Toc193356720"/>
      <w:bookmarkStart w:id="14" w:name="_Toc193532117"/>
      <w:bookmarkStart w:id="15" w:name="MCCQCTEMPBM_00000319"/>
      <w:bookmarkStart w:id="16" w:name="_Hlk198244846"/>
      <w:r w:rsidRPr="003243C1">
        <w:t>6.3.2</w:t>
      </w:r>
      <w:r w:rsidRPr="003243C1">
        <w:tab/>
        <w:t>Radio resource control information elements</w:t>
      </w:r>
    </w:p>
    <w:p w14:paraId="1CF8B28F" w14:textId="77777777" w:rsidR="00955FFC" w:rsidRPr="00836581" w:rsidRDefault="00955FFC" w:rsidP="00955FFC">
      <w:r>
        <w:t>&lt;cut&gt;</w:t>
      </w:r>
    </w:p>
    <w:p w14:paraId="4DF105BA" w14:textId="77777777" w:rsidR="00394471" w:rsidRPr="001924A1" w:rsidRDefault="00394471" w:rsidP="00394471">
      <w:pPr>
        <w:pStyle w:val="Heading4"/>
      </w:pPr>
      <w:r w:rsidRPr="001924A1">
        <w:t>–</w:t>
      </w:r>
      <w:r w:rsidRPr="001924A1">
        <w:tab/>
      </w:r>
      <w:r w:rsidRPr="001924A1">
        <w:rPr>
          <w:i/>
        </w:rPr>
        <w:t>NZP-CSI-RS-</w:t>
      </w:r>
      <w:proofErr w:type="spellStart"/>
      <w:r w:rsidRPr="001924A1">
        <w:rPr>
          <w:i/>
        </w:rPr>
        <w:t>ResourceSet</w:t>
      </w:r>
      <w:bookmarkEnd w:id="12"/>
      <w:bookmarkEnd w:id="13"/>
      <w:bookmarkEnd w:id="14"/>
      <w:proofErr w:type="spellEnd"/>
    </w:p>
    <w:bookmarkEnd w:id="15"/>
    <w:p w14:paraId="32759294" w14:textId="77777777" w:rsidR="00394471" w:rsidRPr="001924A1" w:rsidRDefault="00394471" w:rsidP="00394471">
      <w:r w:rsidRPr="001924A1">
        <w:t xml:space="preserve">The IE </w:t>
      </w:r>
      <w:r w:rsidRPr="001924A1">
        <w:rPr>
          <w:i/>
        </w:rPr>
        <w:t>NZP-CSI-RS-</w:t>
      </w:r>
      <w:proofErr w:type="spellStart"/>
      <w:r w:rsidRPr="001924A1">
        <w:rPr>
          <w:i/>
        </w:rPr>
        <w:t>ResourceSet</w:t>
      </w:r>
      <w:proofErr w:type="spellEnd"/>
      <w:r w:rsidRPr="001924A1">
        <w:t xml:space="preserve"> is a set of Non-Zero-Power (NZP) CSI-RS resources (their IDs) and set-specific parameters.</w:t>
      </w:r>
    </w:p>
    <w:p w14:paraId="638501B8" w14:textId="77777777" w:rsidR="00394471" w:rsidRPr="001924A1" w:rsidRDefault="00394471" w:rsidP="00394471">
      <w:pPr>
        <w:pStyle w:val="TH"/>
      </w:pPr>
      <w:r w:rsidRPr="001924A1">
        <w:rPr>
          <w:i/>
        </w:rPr>
        <w:t>NZP-CSI-RS-</w:t>
      </w:r>
      <w:proofErr w:type="spellStart"/>
      <w:r w:rsidRPr="001924A1">
        <w:rPr>
          <w:i/>
        </w:rPr>
        <w:t>ResourceSet</w:t>
      </w:r>
      <w:proofErr w:type="spellEnd"/>
      <w:r w:rsidRPr="001924A1">
        <w:t xml:space="preserve"> information element</w:t>
      </w:r>
    </w:p>
    <w:p w14:paraId="009FD467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rPr>
          <w:color w:val="808080"/>
        </w:rPr>
        <w:t>-- ASN1START</w:t>
      </w:r>
    </w:p>
    <w:p w14:paraId="0EA41DC1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rPr>
          <w:color w:val="808080"/>
        </w:rPr>
        <w:t>-- TAG-NZP-CSI-RS-RESOURCESET-START</w:t>
      </w:r>
    </w:p>
    <w:p w14:paraId="11C442C8" w14:textId="77777777" w:rsidR="00CF2FD1" w:rsidRPr="001924A1" w:rsidRDefault="00CF2FD1" w:rsidP="001924A1">
      <w:pPr>
        <w:pStyle w:val="PL"/>
      </w:pPr>
    </w:p>
    <w:p w14:paraId="491640A4" w14:textId="521F31BF" w:rsidR="00394471" w:rsidRPr="001924A1" w:rsidRDefault="00394471" w:rsidP="001924A1">
      <w:pPr>
        <w:pStyle w:val="PL"/>
      </w:pPr>
      <w:r w:rsidRPr="001924A1">
        <w:t>NZP-CSI-RS-</w:t>
      </w:r>
      <w:proofErr w:type="spellStart"/>
      <w:r w:rsidRPr="001924A1">
        <w:t>ResourceSet</w:t>
      </w:r>
      <w:proofErr w:type="spellEnd"/>
      <w:r w:rsidRPr="001924A1">
        <w:t xml:space="preserve"> ::=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75BABC83" w14:textId="77777777" w:rsidR="00394471" w:rsidRPr="001924A1" w:rsidRDefault="00394471" w:rsidP="001924A1">
      <w:pPr>
        <w:pStyle w:val="PL"/>
      </w:pPr>
      <w:r w:rsidRPr="001924A1">
        <w:t xml:space="preserve">    </w:t>
      </w:r>
      <w:proofErr w:type="spellStart"/>
      <w:r w:rsidRPr="001924A1">
        <w:t>nzp</w:t>
      </w:r>
      <w:proofErr w:type="spellEnd"/>
      <w:r w:rsidRPr="001924A1">
        <w:t>-CSI-</w:t>
      </w:r>
      <w:proofErr w:type="spellStart"/>
      <w:r w:rsidRPr="001924A1">
        <w:t>ResourceSetId</w:t>
      </w:r>
      <w:proofErr w:type="spellEnd"/>
      <w:r w:rsidRPr="001924A1">
        <w:t xml:space="preserve">               NZP-CSI-RS-</w:t>
      </w:r>
      <w:proofErr w:type="spellStart"/>
      <w:r w:rsidRPr="001924A1">
        <w:t>ResourceSetId</w:t>
      </w:r>
      <w:proofErr w:type="spellEnd"/>
      <w:r w:rsidRPr="001924A1">
        <w:t>,</w:t>
      </w:r>
    </w:p>
    <w:p w14:paraId="17DEE986" w14:textId="77777777" w:rsidR="00394471" w:rsidRPr="001924A1" w:rsidRDefault="00394471" w:rsidP="001924A1">
      <w:pPr>
        <w:pStyle w:val="PL"/>
      </w:pPr>
      <w:r w:rsidRPr="001924A1">
        <w:t xml:space="preserve">    </w:t>
      </w:r>
      <w:proofErr w:type="spellStart"/>
      <w:r w:rsidRPr="001924A1">
        <w:t>nzp</w:t>
      </w:r>
      <w:proofErr w:type="spellEnd"/>
      <w:r w:rsidRPr="001924A1">
        <w:t xml:space="preserve">-CSI-RS-Resources                </w:t>
      </w:r>
      <w:r w:rsidRPr="001924A1">
        <w:rPr>
          <w:color w:val="993366"/>
        </w:rPr>
        <w:t>SEQUENCE</w:t>
      </w:r>
      <w:r w:rsidRPr="001924A1">
        <w:t xml:space="preserve"> (</w:t>
      </w:r>
      <w:r w:rsidRPr="001924A1">
        <w:rPr>
          <w:color w:val="993366"/>
        </w:rPr>
        <w:t>SIZE</w:t>
      </w:r>
      <w:r w:rsidRPr="001924A1">
        <w:t xml:space="preserve"> (1..maxNrofNZP-CSI-RS-ResourcesPerSet))</w:t>
      </w:r>
      <w:r w:rsidRPr="001924A1">
        <w:rPr>
          <w:color w:val="993366"/>
        </w:rPr>
        <w:t xml:space="preserve"> OF</w:t>
      </w:r>
      <w:r w:rsidRPr="001924A1">
        <w:t xml:space="preserve"> NZP-CSI-RS-</w:t>
      </w:r>
      <w:proofErr w:type="spellStart"/>
      <w:r w:rsidRPr="001924A1">
        <w:t>ResourceId</w:t>
      </w:r>
      <w:proofErr w:type="spellEnd"/>
      <w:r w:rsidRPr="001924A1">
        <w:t>,</w:t>
      </w:r>
    </w:p>
    <w:p w14:paraId="5DB17DF0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t xml:space="preserve">    repetition                          </w:t>
      </w:r>
      <w:r w:rsidRPr="001924A1">
        <w:rPr>
          <w:color w:val="993366"/>
        </w:rPr>
        <w:t>ENUMERATED</w:t>
      </w:r>
      <w:r w:rsidRPr="001924A1">
        <w:t xml:space="preserve"> { on, off }                                                  </w:t>
      </w:r>
      <w:r w:rsidRPr="001924A1">
        <w:rPr>
          <w:color w:val="993366"/>
        </w:rPr>
        <w:t>OPTIONAL</w:t>
      </w:r>
      <w:r w:rsidRPr="001924A1">
        <w:t xml:space="preserve">,   </w:t>
      </w:r>
      <w:r w:rsidRPr="001924A1">
        <w:rPr>
          <w:color w:val="808080"/>
        </w:rPr>
        <w:t>-- Need S</w:t>
      </w:r>
    </w:p>
    <w:p w14:paraId="7D394C3B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t xml:space="preserve">    </w:t>
      </w:r>
      <w:proofErr w:type="spellStart"/>
      <w:r w:rsidRPr="001924A1">
        <w:t>aperiodicTriggeringOffset</w:t>
      </w:r>
      <w:proofErr w:type="spellEnd"/>
      <w:r w:rsidRPr="001924A1">
        <w:t xml:space="preserve">           </w:t>
      </w:r>
      <w:r w:rsidRPr="001924A1">
        <w:rPr>
          <w:color w:val="993366"/>
        </w:rPr>
        <w:t>INTEGER</w:t>
      </w:r>
      <w:r w:rsidRPr="001924A1">
        <w:t xml:space="preserve">(0..6)                                                           </w:t>
      </w:r>
      <w:r w:rsidRPr="001924A1">
        <w:rPr>
          <w:color w:val="993366"/>
        </w:rPr>
        <w:t>OPTIONAL</w:t>
      </w:r>
      <w:r w:rsidRPr="001924A1">
        <w:t xml:space="preserve">,   </w:t>
      </w:r>
      <w:r w:rsidRPr="001924A1">
        <w:rPr>
          <w:color w:val="808080"/>
        </w:rPr>
        <w:t>-- Need S</w:t>
      </w:r>
    </w:p>
    <w:p w14:paraId="1A2E70CB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t xml:space="preserve">    </w:t>
      </w:r>
      <w:proofErr w:type="spellStart"/>
      <w:r w:rsidRPr="001924A1">
        <w:t>trs</w:t>
      </w:r>
      <w:proofErr w:type="spellEnd"/>
      <w:r w:rsidRPr="001924A1">
        <w:t xml:space="preserve">-Info                            </w:t>
      </w:r>
      <w:r w:rsidRPr="001924A1">
        <w:rPr>
          <w:color w:val="993366"/>
        </w:rPr>
        <w:t>ENUMERATED</w:t>
      </w:r>
      <w:r w:rsidRPr="001924A1">
        <w:t xml:space="preserve"> {true}                                                       </w:t>
      </w:r>
      <w:r w:rsidRPr="001924A1">
        <w:rPr>
          <w:color w:val="993366"/>
        </w:rPr>
        <w:t>OPTIONAL</w:t>
      </w:r>
      <w:r w:rsidRPr="001924A1">
        <w:t xml:space="preserve">,   </w:t>
      </w:r>
      <w:r w:rsidRPr="001924A1">
        <w:rPr>
          <w:color w:val="808080"/>
        </w:rPr>
        <w:t>-- Need R</w:t>
      </w:r>
    </w:p>
    <w:p w14:paraId="02A9CAE1" w14:textId="77777777" w:rsidR="00394471" w:rsidRPr="001924A1" w:rsidRDefault="00394471" w:rsidP="001924A1">
      <w:pPr>
        <w:pStyle w:val="PL"/>
      </w:pPr>
      <w:r w:rsidRPr="001924A1">
        <w:t xml:space="preserve">    ...,</w:t>
      </w:r>
    </w:p>
    <w:p w14:paraId="46D8D6E1" w14:textId="77777777" w:rsidR="00394471" w:rsidRPr="001924A1" w:rsidRDefault="00394471" w:rsidP="001924A1">
      <w:pPr>
        <w:pStyle w:val="PL"/>
      </w:pPr>
      <w:r w:rsidRPr="001924A1">
        <w:t xml:space="preserve">    [[</w:t>
      </w:r>
    </w:p>
    <w:p w14:paraId="07B857FA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t xml:space="preserve">    aperiodicTriggeringOffset-r16       </w:t>
      </w:r>
      <w:r w:rsidRPr="001924A1">
        <w:rPr>
          <w:color w:val="993366"/>
        </w:rPr>
        <w:t>INTEGER</w:t>
      </w:r>
      <w:r w:rsidRPr="001924A1">
        <w:t xml:space="preserve">(0..31)                                                          </w:t>
      </w:r>
      <w:r w:rsidRPr="001924A1">
        <w:rPr>
          <w:color w:val="993366"/>
        </w:rPr>
        <w:t>OPTIONAL</w:t>
      </w:r>
      <w:r w:rsidRPr="001924A1">
        <w:t xml:space="preserve">   </w:t>
      </w:r>
      <w:r w:rsidRPr="001924A1">
        <w:rPr>
          <w:color w:val="808080"/>
        </w:rPr>
        <w:t>-- Need S</w:t>
      </w:r>
    </w:p>
    <w:p w14:paraId="311B2A27" w14:textId="403A5E1E" w:rsidR="00F27D15" w:rsidRPr="001924A1" w:rsidRDefault="00394471" w:rsidP="001924A1">
      <w:pPr>
        <w:pStyle w:val="PL"/>
      </w:pPr>
      <w:r w:rsidRPr="001924A1">
        <w:t xml:space="preserve">    ]]</w:t>
      </w:r>
      <w:r w:rsidR="00F27D15" w:rsidRPr="001924A1">
        <w:t>,</w:t>
      </w:r>
    </w:p>
    <w:p w14:paraId="7A2CD7AE" w14:textId="77777777" w:rsidR="00F27D15" w:rsidRPr="001924A1" w:rsidRDefault="00F27D15" w:rsidP="001924A1">
      <w:pPr>
        <w:pStyle w:val="PL"/>
      </w:pPr>
      <w:r w:rsidRPr="001924A1">
        <w:t xml:space="preserve">    [[</w:t>
      </w:r>
    </w:p>
    <w:p w14:paraId="255B3349" w14:textId="47559899" w:rsidR="00F27D15" w:rsidRPr="001924A1" w:rsidRDefault="00F27D15" w:rsidP="001924A1">
      <w:pPr>
        <w:pStyle w:val="PL"/>
        <w:rPr>
          <w:color w:val="808080"/>
        </w:rPr>
      </w:pPr>
      <w:r w:rsidRPr="001924A1">
        <w:t xml:space="preserve">    pdc-Info-r17                        </w:t>
      </w:r>
      <w:r w:rsidRPr="001924A1">
        <w:rPr>
          <w:color w:val="993366"/>
        </w:rPr>
        <w:t>ENUMERATED</w:t>
      </w:r>
      <w:r w:rsidRPr="001924A1">
        <w:t xml:space="preserve"> {true}                                                       </w:t>
      </w:r>
      <w:r w:rsidRPr="001924A1">
        <w:rPr>
          <w:color w:val="993366"/>
        </w:rPr>
        <w:t>OPTIONAL</w:t>
      </w:r>
      <w:r w:rsidR="00651368" w:rsidRPr="001924A1">
        <w:t>,</w:t>
      </w:r>
      <w:r w:rsidRPr="001924A1">
        <w:t xml:space="preserve">  </w:t>
      </w:r>
      <w:r w:rsidRPr="001924A1">
        <w:rPr>
          <w:color w:val="808080"/>
        </w:rPr>
        <w:t>-- Need R</w:t>
      </w:r>
    </w:p>
    <w:p w14:paraId="7501ED82" w14:textId="6FAB11D7" w:rsidR="00651368" w:rsidRPr="001924A1" w:rsidRDefault="00651368" w:rsidP="001924A1">
      <w:pPr>
        <w:pStyle w:val="PL"/>
        <w:rPr>
          <w:color w:val="808080"/>
        </w:rPr>
      </w:pPr>
      <w:r w:rsidRPr="001924A1">
        <w:t xml:space="preserve">    cmrGroupingAndPairing-r17           </w:t>
      </w:r>
      <w:proofErr w:type="spellStart"/>
      <w:r w:rsidRPr="001924A1">
        <w:t>CMRGroupingAndPairing-r17</w:t>
      </w:r>
      <w:proofErr w:type="spell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="00CF2FD1" w:rsidRPr="001924A1">
        <w:t>,</w:t>
      </w:r>
      <w:r w:rsidRPr="001924A1">
        <w:t xml:space="preserve">  </w:t>
      </w:r>
      <w:r w:rsidRPr="001924A1">
        <w:rPr>
          <w:color w:val="808080"/>
        </w:rPr>
        <w:t>-- Need R</w:t>
      </w:r>
    </w:p>
    <w:p w14:paraId="18A29301" w14:textId="10D8677C" w:rsidR="00CF2FD1" w:rsidRPr="001924A1" w:rsidRDefault="00CF2FD1" w:rsidP="001924A1">
      <w:pPr>
        <w:pStyle w:val="PL"/>
        <w:rPr>
          <w:color w:val="808080"/>
        </w:rPr>
      </w:pPr>
      <w:r w:rsidRPr="001924A1">
        <w:t xml:space="preserve">    aperiodicTriggeringOffset-r17       </w:t>
      </w:r>
      <w:r w:rsidRPr="001924A1">
        <w:rPr>
          <w:color w:val="993366"/>
        </w:rPr>
        <w:t>INTEGER</w:t>
      </w:r>
      <w:r w:rsidRPr="001924A1">
        <w:t xml:space="preserve"> (0..124)                                                        </w:t>
      </w:r>
      <w:r w:rsidRPr="001924A1">
        <w:rPr>
          <w:color w:val="993366"/>
        </w:rPr>
        <w:t>OPTIONAL</w:t>
      </w:r>
      <w:r w:rsidR="00BA464C" w:rsidRPr="001924A1">
        <w:t>,</w:t>
      </w:r>
      <w:r w:rsidRPr="001924A1">
        <w:t xml:space="preserve">  </w:t>
      </w:r>
      <w:r w:rsidRPr="001924A1">
        <w:rPr>
          <w:color w:val="808080"/>
        </w:rPr>
        <w:t>-- Need S</w:t>
      </w:r>
    </w:p>
    <w:p w14:paraId="7E10F50D" w14:textId="77777777" w:rsidR="00BA464C" w:rsidRPr="001924A1" w:rsidRDefault="00BA464C" w:rsidP="001924A1">
      <w:pPr>
        <w:pStyle w:val="PL"/>
        <w:rPr>
          <w:color w:val="808080"/>
        </w:rPr>
      </w:pPr>
      <w:r w:rsidRPr="001924A1">
        <w:t xml:space="preserve">    aperiodicTriggeringOffsetL2-r17     </w:t>
      </w:r>
      <w:r w:rsidRPr="001924A1">
        <w:rPr>
          <w:color w:val="993366"/>
        </w:rPr>
        <w:t>INTEGER</w:t>
      </w:r>
      <w:r w:rsidRPr="001924A1">
        <w:t xml:space="preserve">(0..31)                                                          </w:t>
      </w:r>
      <w:r w:rsidRPr="001924A1">
        <w:rPr>
          <w:color w:val="993366"/>
        </w:rPr>
        <w:t>OPTIONAL</w:t>
      </w:r>
      <w:r w:rsidRPr="001924A1">
        <w:t xml:space="preserve">   </w:t>
      </w:r>
      <w:r w:rsidRPr="001924A1">
        <w:rPr>
          <w:color w:val="808080"/>
        </w:rPr>
        <w:t>-- Need R</w:t>
      </w:r>
    </w:p>
    <w:p w14:paraId="4613BAF5" w14:textId="307B1CE9" w:rsidR="00394471" w:rsidRPr="001924A1" w:rsidRDefault="00F27D15" w:rsidP="001924A1">
      <w:pPr>
        <w:pStyle w:val="PL"/>
      </w:pPr>
      <w:r w:rsidRPr="001924A1">
        <w:t xml:space="preserve">    ]]</w:t>
      </w:r>
    </w:p>
    <w:p w14:paraId="7DF81820" w14:textId="77777777" w:rsidR="00394471" w:rsidRPr="001924A1" w:rsidRDefault="00394471" w:rsidP="001924A1">
      <w:pPr>
        <w:pStyle w:val="PL"/>
      </w:pPr>
      <w:r w:rsidRPr="001924A1">
        <w:t>}</w:t>
      </w:r>
    </w:p>
    <w:p w14:paraId="603E1FAC" w14:textId="77777777" w:rsidR="00651368" w:rsidRPr="001924A1" w:rsidRDefault="00651368" w:rsidP="001924A1">
      <w:pPr>
        <w:pStyle w:val="PL"/>
      </w:pPr>
    </w:p>
    <w:p w14:paraId="4A51E559" w14:textId="7B5513CF" w:rsidR="00651368" w:rsidRPr="001924A1" w:rsidRDefault="00651368" w:rsidP="001924A1">
      <w:pPr>
        <w:pStyle w:val="PL"/>
      </w:pPr>
      <w:r w:rsidRPr="001924A1">
        <w:t xml:space="preserve">CMRGroupingAndPairing-r17 ::=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42D85555" w14:textId="5E27FCA4" w:rsidR="00651368" w:rsidRPr="001924A1" w:rsidRDefault="00651368" w:rsidP="001924A1">
      <w:pPr>
        <w:pStyle w:val="PL"/>
      </w:pPr>
      <w:r w:rsidRPr="001924A1">
        <w:t xml:space="preserve">    nrofResourcesGroup1-r17              </w:t>
      </w:r>
      <w:r w:rsidRPr="001924A1">
        <w:rPr>
          <w:color w:val="993366"/>
        </w:rPr>
        <w:t>INTEGER</w:t>
      </w:r>
      <w:r w:rsidRPr="001924A1">
        <w:t xml:space="preserve"> </w:t>
      </w:r>
      <w:r w:rsidR="00B06511" w:rsidRPr="001924A1">
        <w:t>(</w:t>
      </w:r>
      <w:r w:rsidRPr="001924A1">
        <w:t>1..7</w:t>
      </w:r>
      <w:r w:rsidR="00B06511" w:rsidRPr="001924A1">
        <w:t>)</w:t>
      </w:r>
      <w:r w:rsidRPr="001924A1">
        <w:t>,</w:t>
      </w:r>
    </w:p>
    <w:p w14:paraId="5DD4F9B2" w14:textId="0888EEDB" w:rsidR="00651368" w:rsidRPr="001924A1" w:rsidRDefault="00651368" w:rsidP="001924A1">
      <w:pPr>
        <w:pStyle w:val="PL"/>
        <w:rPr>
          <w:color w:val="808080"/>
        </w:rPr>
      </w:pPr>
      <w:r w:rsidRPr="001924A1">
        <w:t xml:space="preserve">    pair1OfNZP-CSI-RS-r17                NZP-CSI-RS-Pair</w:t>
      </w:r>
      <w:r w:rsidR="00B06511" w:rsidRPr="001924A1">
        <w:t>ing</w:t>
      </w:r>
      <w:r w:rsidRPr="001924A1">
        <w:t xml:space="preserve">-r17                                                 </w:t>
      </w:r>
      <w:r w:rsidRPr="001924A1">
        <w:rPr>
          <w:color w:val="993366"/>
        </w:rPr>
        <w:t>OPTIONAL</w:t>
      </w:r>
      <w:r w:rsidRPr="001924A1">
        <w:t xml:space="preserve">,  </w:t>
      </w:r>
      <w:r w:rsidRPr="001924A1">
        <w:rPr>
          <w:color w:val="808080"/>
        </w:rPr>
        <w:t>-- Need R</w:t>
      </w:r>
    </w:p>
    <w:p w14:paraId="4E7C016C" w14:textId="08400F1E" w:rsidR="00651368" w:rsidRPr="001924A1" w:rsidRDefault="00651368" w:rsidP="001924A1">
      <w:pPr>
        <w:pStyle w:val="PL"/>
        <w:rPr>
          <w:color w:val="808080"/>
        </w:rPr>
      </w:pPr>
      <w:r w:rsidRPr="001924A1">
        <w:t xml:space="preserve">    pair2OfNZP-CSI-RS-r17                NZP-CSI-RS-Pair</w:t>
      </w:r>
      <w:r w:rsidR="00B06511" w:rsidRPr="001924A1">
        <w:t>ing</w:t>
      </w:r>
      <w:r w:rsidRPr="001924A1">
        <w:t xml:space="preserve">-r17                                                 </w:t>
      </w:r>
      <w:r w:rsidRPr="001924A1">
        <w:rPr>
          <w:color w:val="993366"/>
        </w:rPr>
        <w:t>OPTIONAL</w:t>
      </w:r>
      <w:r w:rsidRPr="001924A1">
        <w:t xml:space="preserve">   </w:t>
      </w:r>
      <w:r w:rsidRPr="001924A1">
        <w:rPr>
          <w:color w:val="808080"/>
        </w:rPr>
        <w:t>-- Need R</w:t>
      </w:r>
    </w:p>
    <w:p w14:paraId="064F79B5" w14:textId="11B3CD81" w:rsidR="00651368" w:rsidRPr="001924A1" w:rsidRDefault="00651368" w:rsidP="001924A1">
      <w:pPr>
        <w:pStyle w:val="PL"/>
      </w:pPr>
      <w:r w:rsidRPr="001924A1">
        <w:t>}</w:t>
      </w:r>
    </w:p>
    <w:p w14:paraId="39DF7E6B" w14:textId="77777777" w:rsidR="00651368" w:rsidRPr="001924A1" w:rsidRDefault="00651368" w:rsidP="001924A1">
      <w:pPr>
        <w:pStyle w:val="PL"/>
      </w:pPr>
    </w:p>
    <w:p w14:paraId="31FCD6B1" w14:textId="7281DF82" w:rsidR="00651368" w:rsidRPr="001924A1" w:rsidRDefault="00651368" w:rsidP="001924A1">
      <w:pPr>
        <w:pStyle w:val="PL"/>
      </w:pPr>
      <w:r w:rsidRPr="001924A1">
        <w:t xml:space="preserve">NZP-CSI-RS-Pairing-r17  ::=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4BC51825" w14:textId="2E3DE27C" w:rsidR="00651368" w:rsidRPr="001924A1" w:rsidRDefault="00651368" w:rsidP="001924A1">
      <w:pPr>
        <w:pStyle w:val="PL"/>
      </w:pPr>
      <w:r w:rsidRPr="001924A1">
        <w:t xml:space="preserve">    nzp-CSI-RS-ResourceId</w:t>
      </w:r>
      <w:r w:rsidR="00B06511" w:rsidRPr="001924A1">
        <w:t>1</w:t>
      </w:r>
      <w:r w:rsidRPr="001924A1">
        <w:t xml:space="preserve">-r17           </w:t>
      </w:r>
      <w:r w:rsidR="003C4B12" w:rsidRPr="001924A1">
        <w:rPr>
          <w:color w:val="993366"/>
        </w:rPr>
        <w:t>INTEGER</w:t>
      </w:r>
      <w:r w:rsidR="003C4B12" w:rsidRPr="001924A1">
        <w:t xml:space="preserve"> (1..7)</w:t>
      </w:r>
      <w:r w:rsidRPr="001924A1">
        <w:t>,</w:t>
      </w:r>
    </w:p>
    <w:p w14:paraId="633C2718" w14:textId="17268AD6" w:rsidR="00651368" w:rsidRPr="001924A1" w:rsidRDefault="00651368" w:rsidP="001924A1">
      <w:pPr>
        <w:pStyle w:val="PL"/>
      </w:pPr>
      <w:r w:rsidRPr="001924A1">
        <w:t xml:space="preserve">    nzp-CSI-RS-ResourceId</w:t>
      </w:r>
      <w:r w:rsidR="00B06511" w:rsidRPr="001924A1">
        <w:t>2</w:t>
      </w:r>
      <w:r w:rsidRPr="001924A1">
        <w:t xml:space="preserve">-r17           </w:t>
      </w:r>
      <w:r w:rsidR="003C4B12" w:rsidRPr="001924A1">
        <w:rPr>
          <w:color w:val="993366"/>
        </w:rPr>
        <w:t>INTEGER</w:t>
      </w:r>
      <w:r w:rsidR="003C4B12" w:rsidRPr="001924A1">
        <w:t xml:space="preserve"> (1..7)</w:t>
      </w:r>
    </w:p>
    <w:p w14:paraId="15B4B3E4" w14:textId="77777777" w:rsidR="00651368" w:rsidRPr="001924A1" w:rsidRDefault="00651368" w:rsidP="001924A1">
      <w:pPr>
        <w:pStyle w:val="PL"/>
      </w:pPr>
      <w:r w:rsidRPr="001924A1">
        <w:t>}</w:t>
      </w:r>
    </w:p>
    <w:p w14:paraId="549A7EF5" w14:textId="77777777" w:rsidR="00651368" w:rsidRPr="001924A1" w:rsidRDefault="00651368" w:rsidP="001924A1">
      <w:pPr>
        <w:pStyle w:val="PL"/>
      </w:pPr>
    </w:p>
    <w:p w14:paraId="0D343A2E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rPr>
          <w:color w:val="808080"/>
        </w:rPr>
        <w:t>-- TAG-NZP-CSI-RS-RESOURCESET-STOP</w:t>
      </w:r>
    </w:p>
    <w:p w14:paraId="27A8BCB2" w14:textId="77777777" w:rsidR="00394471" w:rsidRPr="001924A1" w:rsidRDefault="00394471" w:rsidP="001924A1">
      <w:pPr>
        <w:pStyle w:val="PL"/>
        <w:rPr>
          <w:color w:val="808080"/>
        </w:rPr>
      </w:pPr>
      <w:r w:rsidRPr="001924A1">
        <w:rPr>
          <w:color w:val="808080"/>
        </w:rPr>
        <w:t>-- ASN1STOP</w:t>
      </w:r>
    </w:p>
    <w:p w14:paraId="0F5BC52B" w14:textId="77777777" w:rsidR="00394471" w:rsidRPr="001924A1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361A" w:rsidRPr="001924A1" w14:paraId="159F70A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C78E" w14:textId="77777777" w:rsidR="00394471" w:rsidRPr="001924A1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1924A1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1924A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1924A1">
              <w:rPr>
                <w:i/>
                <w:szCs w:val="22"/>
                <w:lang w:eastAsia="sv-SE"/>
              </w:rPr>
              <w:t xml:space="preserve"> </w:t>
            </w:r>
            <w:r w:rsidRPr="001924A1">
              <w:rPr>
                <w:szCs w:val="22"/>
                <w:lang w:eastAsia="sv-SE"/>
              </w:rPr>
              <w:t>field descriptions</w:t>
            </w:r>
          </w:p>
        </w:tc>
      </w:tr>
      <w:tr w:rsidR="0013361A" w:rsidRPr="001924A1" w14:paraId="01880D1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C08" w14:textId="7B9C4CEC" w:rsidR="00394471" w:rsidRPr="001924A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1924A1">
              <w:rPr>
                <w:b/>
                <w:i/>
                <w:szCs w:val="22"/>
                <w:lang w:eastAsia="sv-SE"/>
              </w:rPr>
              <w:t>aperiodicTriggeringOffset</w:t>
            </w:r>
            <w:proofErr w:type="spellEnd"/>
            <w:r w:rsidRPr="001924A1">
              <w:rPr>
                <w:b/>
                <w:i/>
                <w:szCs w:val="22"/>
                <w:lang w:eastAsia="sv-SE"/>
              </w:rPr>
              <w:t>, aperiodicTriggeringOffset</w:t>
            </w:r>
            <w:r w:rsidRPr="001924A1">
              <w:rPr>
                <w:b/>
                <w:i/>
                <w:szCs w:val="22"/>
              </w:rPr>
              <w:t>-r16</w:t>
            </w:r>
            <w:r w:rsidR="00AB7C10" w:rsidRPr="001924A1">
              <w:rPr>
                <w:b/>
                <w:i/>
                <w:szCs w:val="22"/>
              </w:rPr>
              <w:t xml:space="preserve">, </w:t>
            </w:r>
            <w:r w:rsidR="00AB7C10" w:rsidRPr="001924A1">
              <w:rPr>
                <w:b/>
                <w:bCs/>
                <w:i/>
                <w:iCs/>
              </w:rPr>
              <w:t>aperiodicTriggeringOffset-r17</w:t>
            </w:r>
          </w:p>
          <w:p w14:paraId="28C75156" w14:textId="523AFED9" w:rsidR="00394471" w:rsidRPr="001924A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1924A1">
              <w:rPr>
                <w:i/>
                <w:szCs w:val="22"/>
                <w:lang w:eastAsia="sv-SE"/>
              </w:rPr>
              <w:t>aperiodicTriggeringOffset</w:t>
            </w:r>
            <w:proofErr w:type="spellEnd"/>
            <w:r w:rsidRPr="001924A1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1924A1">
              <w:rPr>
                <w:i/>
                <w:szCs w:val="22"/>
                <w:lang w:eastAsia="sv-SE"/>
              </w:rPr>
              <w:t>aperiodicTriggeringOffset</w:t>
            </w:r>
            <w:r w:rsidRPr="001924A1">
              <w:rPr>
                <w:i/>
                <w:szCs w:val="22"/>
              </w:rPr>
              <w:t>-r16</w:t>
            </w:r>
            <w:r w:rsidR="00AB7C10" w:rsidRPr="001924A1">
              <w:rPr>
                <w:szCs w:val="22"/>
                <w:lang w:eastAsia="sv-SE"/>
              </w:rPr>
              <w:t xml:space="preserve"> and </w:t>
            </w:r>
            <w:r w:rsidR="00AB7C10" w:rsidRPr="001924A1">
              <w:rPr>
                <w:i/>
                <w:iCs/>
              </w:rPr>
              <w:t>aperiodicTriggeringOffset-r17</w:t>
            </w:r>
            <w:r w:rsidRPr="001924A1">
              <w:rPr>
                <w:szCs w:val="22"/>
                <w:lang w:eastAsia="sv-SE"/>
              </w:rPr>
              <w:t xml:space="preserve">, the value indicates the number of slots. </w:t>
            </w:r>
            <w:r w:rsidR="00AB7C10" w:rsidRPr="001924A1">
              <w:rPr>
                <w:i/>
                <w:iCs/>
              </w:rPr>
              <w:t>aperiodicTriggeringOffset-r17</w:t>
            </w:r>
            <w:r w:rsidR="00AB7C10" w:rsidRPr="001924A1">
              <w:t xml:space="preserve"> is applicable to SCS 480 kHz and 960 kHz, and</w:t>
            </w:r>
            <w:r w:rsidR="00AB7C10" w:rsidRPr="001924A1">
              <w:rPr>
                <w:szCs w:val="22"/>
              </w:rPr>
              <w:t xml:space="preserve"> </w:t>
            </w:r>
            <w:r w:rsidR="00AB7C10" w:rsidRPr="001924A1">
              <w:t xml:space="preserve">only the values of integer multiples of 4 are valid, i.e. 0, 4, 8, and so on. </w:t>
            </w:r>
            <w:r w:rsidRPr="001924A1">
              <w:rPr>
                <w:szCs w:val="22"/>
                <w:lang w:eastAsia="sv-SE"/>
              </w:rPr>
              <w:t>The network configures only one of the fields. When neither field is included, the UE applies the value 0.</w:t>
            </w:r>
          </w:p>
        </w:tc>
      </w:tr>
      <w:tr w:rsidR="0013361A" w:rsidRPr="001924A1" w14:paraId="310B08D3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26E" w14:textId="77777777" w:rsidR="00BA464C" w:rsidRPr="001924A1" w:rsidRDefault="00BA464C" w:rsidP="00BA464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1924A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493929F2" w14:textId="28C9CF4F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 xml:space="preserve">Indicates triggering offset of aperiodic NZP CSI-RS resources used for fast activation of the SCell (see </w:t>
            </w:r>
            <w:r w:rsidR="00FF79B1" w:rsidRPr="001924A1">
              <w:rPr>
                <w:szCs w:val="22"/>
                <w:lang w:eastAsia="sv-SE"/>
              </w:rPr>
              <w:t>clause</w:t>
            </w:r>
            <w:r w:rsidRPr="001924A1">
              <w:rPr>
                <w:szCs w:val="22"/>
                <w:lang w:eastAsia="sv-SE"/>
              </w:rPr>
              <w:t xml:space="preserve"> 5.2.1.5.3 of TS 38.214 [19]), when the NZP CSI-RS resources are activated by the MAC CE (see </w:t>
            </w:r>
            <w:r w:rsidR="00FF79B1" w:rsidRPr="001924A1">
              <w:rPr>
                <w:szCs w:val="22"/>
                <w:lang w:eastAsia="sv-SE"/>
              </w:rPr>
              <w:t>clause</w:t>
            </w:r>
            <w:r w:rsidRPr="001924A1">
              <w:rPr>
                <w:szCs w:val="22"/>
                <w:lang w:eastAsia="sv-SE"/>
              </w:rPr>
              <w:t xml:space="preserve"> 5.9 of TS 38.321 [3]). The value indicates the number of slots.</w:t>
            </w:r>
          </w:p>
        </w:tc>
      </w:tr>
      <w:tr w:rsidR="0013361A" w:rsidRPr="001924A1" w14:paraId="0D4899A4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49F" w14:textId="77777777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1924A1">
              <w:rPr>
                <w:b/>
                <w:i/>
                <w:szCs w:val="22"/>
                <w:lang w:eastAsia="sv-SE"/>
              </w:rPr>
              <w:t>cmrGroupingAndPairing</w:t>
            </w:r>
            <w:proofErr w:type="spellEnd"/>
          </w:p>
          <w:p w14:paraId="4815F443" w14:textId="106F0508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 xml:space="preserve">Configures CMR groups and pairs. The first </w:t>
            </w:r>
            <w:r w:rsidRPr="001924A1">
              <w:rPr>
                <w:i/>
                <w:iCs/>
              </w:rPr>
              <w:t>nrofResourcesGroup</w:t>
            </w:r>
            <w:r w:rsidRPr="001924A1">
              <w:rPr>
                <w:i/>
                <w:iCs/>
                <w:szCs w:val="22"/>
                <w:lang w:eastAsia="sv-SE"/>
              </w:rPr>
              <w:t>1</w:t>
            </w:r>
            <w:r w:rsidRPr="001924A1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1924A1">
              <w:rPr>
                <w:i/>
                <w:iCs/>
              </w:rPr>
              <w:t>nrofResourcesGroup</w:t>
            </w:r>
            <w:r w:rsidRPr="001924A1">
              <w:rPr>
                <w:i/>
                <w:iCs/>
                <w:lang w:eastAsia="sv-SE"/>
              </w:rPr>
              <w:t>1</w:t>
            </w:r>
            <w:r w:rsidRPr="001924A1">
              <w:rPr>
                <w:szCs w:val="22"/>
                <w:lang w:eastAsia="sv-SE"/>
              </w:rPr>
              <w:t xml:space="preserve"> </w:t>
            </w:r>
            <w:r w:rsidRPr="001924A1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1924A1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1924A1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1924A1">
              <w:rPr>
                <w:szCs w:val="22"/>
                <w:lang w:eastAsia="sv-SE"/>
              </w:rPr>
              <w:t xml:space="preserve"> as specified in TS 38.214 clause </w:t>
            </w:r>
            <w:r w:rsidRPr="001924A1">
              <w:rPr>
                <w:lang w:eastAsia="zh-CN"/>
              </w:rPr>
              <w:t>5.2.1.4.1</w:t>
            </w:r>
            <w:r w:rsidRPr="001924A1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1924A1">
              <w:rPr>
                <w:lang w:eastAsia="zh-CN"/>
              </w:rPr>
              <w:t>5.2.1.4.1 and 5.2.1.4.2</w:t>
            </w:r>
            <w:r w:rsidRPr="001924A1">
              <w:rPr>
                <w:szCs w:val="22"/>
                <w:lang w:eastAsia="sv-SE"/>
              </w:rPr>
              <w:t>).</w:t>
            </w:r>
          </w:p>
        </w:tc>
      </w:tr>
      <w:tr w:rsidR="0013361A" w:rsidRPr="001924A1" w14:paraId="295AD3BF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040" w14:textId="489256F0" w:rsidR="00BA464C" w:rsidRPr="001924A1" w:rsidRDefault="00BA464C" w:rsidP="00BA464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1924A1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2EB9CF84" w14:textId="63EFE2FD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1924A1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="00654402" w:rsidRPr="001924A1">
              <w:rPr>
                <w:lang w:eastAsia="zh-CN"/>
              </w:rPr>
              <w:t>5.2.1.4.1</w:t>
            </w:r>
            <w:r w:rsidRPr="001924A1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13361A" w:rsidRPr="001924A1" w14:paraId="6DA8430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B59" w14:textId="77777777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1924A1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1924A1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2B0804AE" w14:textId="7903999F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>NZP-CSI-RS-Resources associated with this NZP-CSI-RS resource set (see TS 38.214 [19], clause 5.2).</w:t>
            </w:r>
            <w:del w:id="17" w:author="Ericsson" w:date="2025-05-15T23:57:00Z">
              <w:r w:rsidRPr="001924A1" w:rsidDel="00955FFC">
                <w:rPr>
                  <w:szCs w:val="22"/>
                  <w:lang w:eastAsia="sv-SE"/>
                </w:rPr>
                <w:delText xml:space="preserve"> For CSI, there are at most 8 NZP CSI RS resources per resource set.</w:delText>
              </w:r>
            </w:del>
          </w:p>
        </w:tc>
      </w:tr>
      <w:tr w:rsidR="0013361A" w:rsidRPr="001924A1" w14:paraId="1294D99A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8B6" w14:textId="77777777" w:rsidR="00BA464C" w:rsidRPr="001924A1" w:rsidRDefault="00BA464C" w:rsidP="00BA464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1924A1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71101F7C" w14:textId="239D5356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1924A1">
              <w:t xml:space="preserve">The </w:t>
            </w:r>
            <w:r w:rsidRPr="001924A1">
              <w:rPr>
                <w:i/>
                <w:iCs/>
              </w:rPr>
              <w:t>nzp-CSI-RS-ResourceId1-r17</w:t>
            </w:r>
            <w:r w:rsidRPr="001924A1">
              <w:t xml:space="preserve"> represents the index of the NZP CSI-RS resource in Resource Group 1, and </w:t>
            </w:r>
            <w:r w:rsidRPr="001924A1">
              <w:rPr>
                <w:i/>
                <w:iCs/>
              </w:rPr>
              <w:t>nzp-CSI-RS-ResourceId2-r17</w:t>
            </w:r>
            <w:r w:rsidRPr="001924A1">
              <w:t xml:space="preserve"> represents the index of the NZP CSI-RS resource in Resource Group 2.</w:t>
            </w:r>
          </w:p>
        </w:tc>
      </w:tr>
      <w:tr w:rsidR="0013361A" w:rsidRPr="001924A1" w14:paraId="7DECB06E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15F" w14:textId="77777777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1924A1">
              <w:rPr>
                <w:b/>
                <w:i/>
                <w:szCs w:val="22"/>
                <w:lang w:eastAsia="sv-SE"/>
              </w:rPr>
              <w:t>pdc</w:t>
            </w:r>
            <w:proofErr w:type="spellEnd"/>
            <w:r w:rsidRPr="001924A1">
              <w:rPr>
                <w:b/>
                <w:i/>
                <w:szCs w:val="22"/>
                <w:lang w:eastAsia="sv-SE"/>
              </w:rPr>
              <w:t>-Info</w:t>
            </w:r>
          </w:p>
          <w:p w14:paraId="53C66A66" w14:textId="77777777" w:rsidR="00BA464C" w:rsidRPr="001924A1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>Indicates that this NZP-CSI-RS-</w:t>
            </w:r>
            <w:proofErr w:type="spellStart"/>
            <w:r w:rsidRPr="001924A1">
              <w:rPr>
                <w:szCs w:val="22"/>
                <w:lang w:eastAsia="sv-SE"/>
              </w:rPr>
              <w:t>ResourceSet</w:t>
            </w:r>
            <w:proofErr w:type="spellEnd"/>
            <w:r w:rsidRPr="001924A1">
              <w:rPr>
                <w:szCs w:val="22"/>
                <w:lang w:eastAsia="sv-SE"/>
              </w:rPr>
              <w:t xml:space="preserve">, if configured also with </w:t>
            </w:r>
            <w:proofErr w:type="spellStart"/>
            <w:r w:rsidRPr="001924A1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1924A1">
              <w:rPr>
                <w:i/>
                <w:iCs/>
                <w:szCs w:val="22"/>
                <w:lang w:eastAsia="sv-SE"/>
              </w:rPr>
              <w:t>-Info,</w:t>
            </w:r>
            <w:r w:rsidRPr="001924A1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proofErr w:type="spellStart"/>
            <w:r w:rsidRPr="001924A1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1924A1">
              <w:rPr>
                <w:i/>
                <w:iCs/>
                <w:szCs w:val="22"/>
                <w:lang w:eastAsia="sv-SE"/>
              </w:rPr>
              <w:t>-info</w:t>
            </w:r>
            <w:r w:rsidRPr="001924A1">
              <w:rPr>
                <w:szCs w:val="22"/>
                <w:lang w:eastAsia="sv-SE"/>
              </w:rPr>
              <w:t xml:space="preserve"> is present. The field can be present in only one </w:t>
            </w:r>
            <w:r w:rsidRPr="001924A1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1924A1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1924A1">
              <w:rPr>
                <w:szCs w:val="22"/>
                <w:lang w:eastAsia="sv-SE"/>
              </w:rPr>
              <w:t xml:space="preserve">. If network configures this field for an </w:t>
            </w:r>
            <w:r w:rsidRPr="001924A1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1924A1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1924A1">
              <w:rPr>
                <w:szCs w:val="22"/>
                <w:lang w:eastAsia="sv-SE"/>
              </w:rPr>
              <w:t>, the UE measures the UE Rx-Tx time difference based on resources configured in this resource set.</w:t>
            </w:r>
          </w:p>
        </w:tc>
      </w:tr>
      <w:tr w:rsidR="0013361A" w:rsidRPr="001924A1" w14:paraId="7579877D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540" w14:textId="77777777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1924A1">
              <w:rPr>
                <w:b/>
                <w:i/>
                <w:szCs w:val="22"/>
                <w:lang w:eastAsia="sv-SE"/>
              </w:rPr>
              <w:t>repetition</w:t>
            </w:r>
          </w:p>
          <w:p w14:paraId="2C167B00" w14:textId="2BBC3790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1924A1">
              <w:rPr>
                <w:i/>
                <w:szCs w:val="22"/>
                <w:lang w:eastAsia="sv-SE"/>
              </w:rPr>
              <w:t>off</w:t>
            </w:r>
            <w:r w:rsidRPr="001924A1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1924A1">
              <w:rPr>
                <w:i/>
                <w:szCs w:val="22"/>
                <w:lang w:eastAsia="sv-SE"/>
              </w:rPr>
              <w:t>CSI-</w:t>
            </w:r>
            <w:proofErr w:type="spellStart"/>
            <w:r w:rsidRPr="001924A1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1924A1">
              <w:rPr>
                <w:szCs w:val="22"/>
                <w:lang w:eastAsia="sv-SE"/>
              </w:rPr>
              <w:t xml:space="preserve"> with report of L1 RSRP, L1 SINR or "no report".</w:t>
            </w:r>
          </w:p>
        </w:tc>
      </w:tr>
      <w:tr w:rsidR="00BA464C" w:rsidRPr="001924A1" w14:paraId="364C3C2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B41B" w14:textId="77777777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1924A1">
              <w:rPr>
                <w:b/>
                <w:i/>
                <w:szCs w:val="22"/>
                <w:lang w:eastAsia="sv-SE"/>
              </w:rPr>
              <w:t>trs</w:t>
            </w:r>
            <w:proofErr w:type="spellEnd"/>
            <w:r w:rsidRPr="001924A1">
              <w:rPr>
                <w:b/>
                <w:i/>
                <w:szCs w:val="22"/>
                <w:lang w:eastAsia="sv-SE"/>
              </w:rPr>
              <w:t>-Info</w:t>
            </w:r>
          </w:p>
          <w:p w14:paraId="56BD46A6" w14:textId="77777777" w:rsidR="00BA464C" w:rsidRPr="001924A1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1924A1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1924A1">
              <w:rPr>
                <w:i/>
                <w:szCs w:val="22"/>
                <w:lang w:eastAsia="sv-SE"/>
              </w:rPr>
              <w:t>false</w:t>
            </w:r>
            <w:r w:rsidRPr="001924A1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25AC6296" w14:textId="77777777" w:rsidR="00394471" w:rsidRPr="001924A1" w:rsidRDefault="00394471" w:rsidP="00394471"/>
    <w:bookmarkEnd w:id="1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394471" w:rsidRPr="001924A1" w:rsidSect="000D755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56428" w14:textId="77777777" w:rsidR="00967748" w:rsidRPr="007B4B4C" w:rsidRDefault="00967748">
      <w:pPr>
        <w:spacing w:after="0"/>
      </w:pPr>
      <w:r w:rsidRPr="007B4B4C">
        <w:separator/>
      </w:r>
    </w:p>
  </w:endnote>
  <w:endnote w:type="continuationSeparator" w:id="0">
    <w:p w14:paraId="24CF92FB" w14:textId="77777777" w:rsidR="00967748" w:rsidRPr="007B4B4C" w:rsidRDefault="00967748">
      <w:pPr>
        <w:spacing w:after="0"/>
      </w:pPr>
      <w:r w:rsidRPr="007B4B4C">
        <w:continuationSeparator/>
      </w:r>
    </w:p>
  </w:endnote>
  <w:endnote w:type="continuationNotice" w:id="1">
    <w:p w14:paraId="09C003AC" w14:textId="77777777" w:rsidR="00967748" w:rsidRPr="007B4B4C" w:rsidRDefault="00967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D697" w14:textId="77777777" w:rsidR="00967748" w:rsidRPr="007B4B4C" w:rsidRDefault="00967748">
      <w:pPr>
        <w:spacing w:after="0"/>
      </w:pPr>
      <w:r w:rsidRPr="007B4B4C">
        <w:separator/>
      </w:r>
    </w:p>
  </w:footnote>
  <w:footnote w:type="continuationSeparator" w:id="0">
    <w:p w14:paraId="35485F22" w14:textId="77777777" w:rsidR="00967748" w:rsidRPr="007B4B4C" w:rsidRDefault="00967748">
      <w:pPr>
        <w:spacing w:after="0"/>
      </w:pPr>
      <w:r w:rsidRPr="007B4B4C">
        <w:continuationSeparator/>
      </w:r>
    </w:p>
  </w:footnote>
  <w:footnote w:type="continuationNotice" w:id="1">
    <w:p w14:paraId="3B6A194A" w14:textId="77777777" w:rsidR="00967748" w:rsidRPr="007B4B4C" w:rsidRDefault="009677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0390A22D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EAA5770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AA8E9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8ABB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BAFA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9"/>
  </w:num>
  <w:num w:numId="3" w16cid:durableId="756556103">
    <w:abstractNumId w:val="24"/>
  </w:num>
  <w:num w:numId="4" w16cid:durableId="1298681283">
    <w:abstractNumId w:val="23"/>
  </w:num>
  <w:num w:numId="5" w16cid:durableId="16125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2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26"/>
  </w:num>
  <w:num w:numId="18" w16cid:durableId="1674911730">
    <w:abstractNumId w:val="14"/>
  </w:num>
  <w:num w:numId="19" w16cid:durableId="1046639535">
    <w:abstractNumId w:val="29"/>
  </w:num>
  <w:num w:numId="20" w16cid:durableId="236787153">
    <w:abstractNumId w:val="16"/>
  </w:num>
  <w:num w:numId="21" w16cid:durableId="701511839">
    <w:abstractNumId w:val="11"/>
  </w:num>
  <w:num w:numId="22" w16cid:durableId="1059205307">
    <w:abstractNumId w:val="27"/>
  </w:num>
  <w:num w:numId="23" w16cid:durableId="1596865912">
    <w:abstractNumId w:val="17"/>
  </w:num>
  <w:num w:numId="24" w16cid:durableId="1099132764">
    <w:abstractNumId w:val="20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21"/>
  </w:num>
  <w:num w:numId="28" w16cid:durableId="532310444">
    <w:abstractNumId w:val="28"/>
  </w:num>
  <w:num w:numId="29" w16cid:durableId="1322123802">
    <w:abstractNumId w:val="18"/>
  </w:num>
  <w:num w:numId="30" w16cid:durableId="1236205740">
    <w:abstractNumId w:val="22"/>
  </w:num>
  <w:num w:numId="31" w16cid:durableId="1246038221">
    <w:abstractNumId w:val="3"/>
  </w:num>
  <w:num w:numId="32" w16cid:durableId="143394952">
    <w:abstractNumId w:val="2"/>
  </w:num>
  <w:num w:numId="33" w16cid:durableId="1412891619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12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85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70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DF7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5FF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5E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D3C"/>
    <w:rsid w:val="00045EC0"/>
    <w:rsid w:val="0004615B"/>
    <w:rsid w:val="0004643E"/>
    <w:rsid w:val="00046C82"/>
    <w:rsid w:val="00046E0C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333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D6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AA7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06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5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5BE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6FF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C33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2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E5C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6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8B"/>
    <w:rsid w:val="00142BAE"/>
    <w:rsid w:val="00142C4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649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0F2C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72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4A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D9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F2"/>
    <w:rsid w:val="001E2D9A"/>
    <w:rsid w:val="001E30F8"/>
    <w:rsid w:val="001E312E"/>
    <w:rsid w:val="001E3594"/>
    <w:rsid w:val="001E3AA6"/>
    <w:rsid w:val="001E3C30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6E2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1D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BF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4DAF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D2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E5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C3"/>
    <w:rsid w:val="0025298A"/>
    <w:rsid w:val="00252A36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55"/>
    <w:rsid w:val="00255A96"/>
    <w:rsid w:val="00255BED"/>
    <w:rsid w:val="00255EEC"/>
    <w:rsid w:val="002560A4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5FE4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3DF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50A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8D6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A7FA0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74"/>
    <w:rsid w:val="002B5FEA"/>
    <w:rsid w:val="002B6672"/>
    <w:rsid w:val="002B6E9C"/>
    <w:rsid w:val="002B733D"/>
    <w:rsid w:val="002B79AC"/>
    <w:rsid w:val="002B7CB0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2C58"/>
    <w:rsid w:val="002C338F"/>
    <w:rsid w:val="002C350C"/>
    <w:rsid w:val="002C361E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0F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C7F7D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6E8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49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B8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0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4B8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1B"/>
    <w:rsid w:val="003511E5"/>
    <w:rsid w:val="00351E96"/>
    <w:rsid w:val="00351F19"/>
    <w:rsid w:val="00351F24"/>
    <w:rsid w:val="003520FB"/>
    <w:rsid w:val="003521F7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07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D9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99C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5C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AD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11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17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24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656"/>
    <w:rsid w:val="003F2974"/>
    <w:rsid w:val="003F2BD9"/>
    <w:rsid w:val="003F2E53"/>
    <w:rsid w:val="003F2EA6"/>
    <w:rsid w:val="003F2FDF"/>
    <w:rsid w:val="003F33C5"/>
    <w:rsid w:val="003F368B"/>
    <w:rsid w:val="003F36C5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C13"/>
    <w:rsid w:val="00400059"/>
    <w:rsid w:val="00400098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12B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0B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677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AB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31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302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92D"/>
    <w:rsid w:val="00454A12"/>
    <w:rsid w:val="00454AAC"/>
    <w:rsid w:val="00454BD1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5A6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62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022"/>
    <w:rsid w:val="004A05C2"/>
    <w:rsid w:val="004A070C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55D"/>
    <w:rsid w:val="004C1C90"/>
    <w:rsid w:val="004C1F1F"/>
    <w:rsid w:val="004C2442"/>
    <w:rsid w:val="004C27A0"/>
    <w:rsid w:val="004C29D9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1C9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47B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D6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CAE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642"/>
    <w:rsid w:val="00522AAC"/>
    <w:rsid w:val="00522FA4"/>
    <w:rsid w:val="00523308"/>
    <w:rsid w:val="00523700"/>
    <w:rsid w:val="00523792"/>
    <w:rsid w:val="00523D7C"/>
    <w:rsid w:val="00523E98"/>
    <w:rsid w:val="005241ED"/>
    <w:rsid w:val="0052427F"/>
    <w:rsid w:val="0052494B"/>
    <w:rsid w:val="00524AB0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92D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EF4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EA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BD0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D5A"/>
    <w:rsid w:val="005718FE"/>
    <w:rsid w:val="00571D55"/>
    <w:rsid w:val="00572139"/>
    <w:rsid w:val="00572216"/>
    <w:rsid w:val="005722D0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CC5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00E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5A9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133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18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C"/>
    <w:rsid w:val="006039BF"/>
    <w:rsid w:val="00603D77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8F5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4A6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48B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34E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551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1D0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E3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4F1"/>
    <w:rsid w:val="006C453B"/>
    <w:rsid w:val="006C4541"/>
    <w:rsid w:val="006C48AD"/>
    <w:rsid w:val="006C4F1D"/>
    <w:rsid w:val="006C501F"/>
    <w:rsid w:val="006C51F9"/>
    <w:rsid w:val="006C580E"/>
    <w:rsid w:val="006C5B3C"/>
    <w:rsid w:val="006C6188"/>
    <w:rsid w:val="006C6189"/>
    <w:rsid w:val="006C62FA"/>
    <w:rsid w:val="006C6721"/>
    <w:rsid w:val="006C69F1"/>
    <w:rsid w:val="006C7164"/>
    <w:rsid w:val="006C74E4"/>
    <w:rsid w:val="006C7750"/>
    <w:rsid w:val="006C79A6"/>
    <w:rsid w:val="006C7F47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C8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D5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AC1"/>
    <w:rsid w:val="00720BB4"/>
    <w:rsid w:val="007211EB"/>
    <w:rsid w:val="0072146F"/>
    <w:rsid w:val="00721523"/>
    <w:rsid w:val="00721756"/>
    <w:rsid w:val="00721C2A"/>
    <w:rsid w:val="00721E62"/>
    <w:rsid w:val="0072290A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9CA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5FF"/>
    <w:rsid w:val="007356B7"/>
    <w:rsid w:val="00735710"/>
    <w:rsid w:val="00735799"/>
    <w:rsid w:val="00735A9B"/>
    <w:rsid w:val="00735E33"/>
    <w:rsid w:val="00735E51"/>
    <w:rsid w:val="0073635F"/>
    <w:rsid w:val="007369F6"/>
    <w:rsid w:val="00736B21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0F5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D91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F7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1B2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E57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1A8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B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F6B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675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4D9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A64"/>
    <w:rsid w:val="007F4D82"/>
    <w:rsid w:val="007F533A"/>
    <w:rsid w:val="007F5636"/>
    <w:rsid w:val="007F576E"/>
    <w:rsid w:val="007F5DF4"/>
    <w:rsid w:val="007F6086"/>
    <w:rsid w:val="007F6112"/>
    <w:rsid w:val="007F61E7"/>
    <w:rsid w:val="007F6B1A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5F8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84B"/>
    <w:rsid w:val="00831B7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1CD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CF1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8AC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37"/>
    <w:rsid w:val="00891818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29"/>
    <w:rsid w:val="00895D35"/>
    <w:rsid w:val="00895DA5"/>
    <w:rsid w:val="008968E0"/>
    <w:rsid w:val="00897182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1F8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1A94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B52"/>
    <w:rsid w:val="008B4CC3"/>
    <w:rsid w:val="008B4F25"/>
    <w:rsid w:val="008B5030"/>
    <w:rsid w:val="008B5253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D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5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64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9D8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C86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E7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E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5FFC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1F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48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716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54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C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D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3D9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32B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20E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2DEA"/>
    <w:rsid w:val="00A334B6"/>
    <w:rsid w:val="00A3351E"/>
    <w:rsid w:val="00A33D59"/>
    <w:rsid w:val="00A340A1"/>
    <w:rsid w:val="00A34147"/>
    <w:rsid w:val="00A34354"/>
    <w:rsid w:val="00A34490"/>
    <w:rsid w:val="00A345A2"/>
    <w:rsid w:val="00A348FC"/>
    <w:rsid w:val="00A34F98"/>
    <w:rsid w:val="00A35465"/>
    <w:rsid w:val="00A35872"/>
    <w:rsid w:val="00A35D6A"/>
    <w:rsid w:val="00A36481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7E9"/>
    <w:rsid w:val="00A55849"/>
    <w:rsid w:val="00A55916"/>
    <w:rsid w:val="00A55AF4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F6B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072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DDD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582"/>
    <w:rsid w:val="00AE078B"/>
    <w:rsid w:val="00AE07F4"/>
    <w:rsid w:val="00AE0936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E8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9BE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580"/>
    <w:rsid w:val="00B576C0"/>
    <w:rsid w:val="00B57BBF"/>
    <w:rsid w:val="00B57CC9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AD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C78"/>
    <w:rsid w:val="00B82D3C"/>
    <w:rsid w:val="00B82F34"/>
    <w:rsid w:val="00B82FC4"/>
    <w:rsid w:val="00B8304E"/>
    <w:rsid w:val="00B83600"/>
    <w:rsid w:val="00B83BB2"/>
    <w:rsid w:val="00B842DE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263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B3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C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A35"/>
    <w:rsid w:val="00BB1D7F"/>
    <w:rsid w:val="00BB1E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25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A8D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11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15E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59D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5ECB"/>
    <w:rsid w:val="00BF6597"/>
    <w:rsid w:val="00BF69D4"/>
    <w:rsid w:val="00BF6C0D"/>
    <w:rsid w:val="00BF6F0E"/>
    <w:rsid w:val="00BF6F3D"/>
    <w:rsid w:val="00BF7024"/>
    <w:rsid w:val="00BF7976"/>
    <w:rsid w:val="00BF79BF"/>
    <w:rsid w:val="00BF79C4"/>
    <w:rsid w:val="00C004CB"/>
    <w:rsid w:val="00C00546"/>
    <w:rsid w:val="00C00553"/>
    <w:rsid w:val="00C008A1"/>
    <w:rsid w:val="00C008C5"/>
    <w:rsid w:val="00C00950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CF7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CD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1E"/>
    <w:rsid w:val="00C544C7"/>
    <w:rsid w:val="00C546E6"/>
    <w:rsid w:val="00C54A9F"/>
    <w:rsid w:val="00C55079"/>
    <w:rsid w:val="00C552A8"/>
    <w:rsid w:val="00C553F7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196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AAB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0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15"/>
    <w:rsid w:val="00C85859"/>
    <w:rsid w:val="00C8598B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D21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BA"/>
    <w:rsid w:val="00CA2AFC"/>
    <w:rsid w:val="00CA31E6"/>
    <w:rsid w:val="00CA3347"/>
    <w:rsid w:val="00CA3486"/>
    <w:rsid w:val="00CA34B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974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4DD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53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2D7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21F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16E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20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4F2A"/>
    <w:rsid w:val="00D64F4A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03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5B"/>
    <w:rsid w:val="00D770EC"/>
    <w:rsid w:val="00D77271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8E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004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468"/>
    <w:rsid w:val="00DD1DDD"/>
    <w:rsid w:val="00DD1E9B"/>
    <w:rsid w:val="00DD2009"/>
    <w:rsid w:val="00DD21F4"/>
    <w:rsid w:val="00DD2317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42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14C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992"/>
    <w:rsid w:val="00E20BC2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2D2"/>
    <w:rsid w:val="00E36333"/>
    <w:rsid w:val="00E36500"/>
    <w:rsid w:val="00E365C2"/>
    <w:rsid w:val="00E365C7"/>
    <w:rsid w:val="00E366A1"/>
    <w:rsid w:val="00E36899"/>
    <w:rsid w:val="00E368C3"/>
    <w:rsid w:val="00E368D8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9A"/>
    <w:rsid w:val="00E417E0"/>
    <w:rsid w:val="00E4189F"/>
    <w:rsid w:val="00E41CBE"/>
    <w:rsid w:val="00E41D8B"/>
    <w:rsid w:val="00E41DCC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EB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46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01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2D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DF8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837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33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CFB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3E"/>
    <w:rsid w:val="00EA017F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4DA"/>
    <w:rsid w:val="00EA3A97"/>
    <w:rsid w:val="00EA41F9"/>
    <w:rsid w:val="00EA4789"/>
    <w:rsid w:val="00EA4B01"/>
    <w:rsid w:val="00EA4B06"/>
    <w:rsid w:val="00EA4DAF"/>
    <w:rsid w:val="00EA4E51"/>
    <w:rsid w:val="00EA4EE7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3A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9E0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26E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0A8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05A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4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44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630"/>
    <w:rsid w:val="00F40BA6"/>
    <w:rsid w:val="00F40D4C"/>
    <w:rsid w:val="00F40E90"/>
    <w:rsid w:val="00F410FE"/>
    <w:rsid w:val="00F4150F"/>
    <w:rsid w:val="00F4176B"/>
    <w:rsid w:val="00F42061"/>
    <w:rsid w:val="00F42915"/>
    <w:rsid w:val="00F4296A"/>
    <w:rsid w:val="00F43846"/>
    <w:rsid w:val="00F438CA"/>
    <w:rsid w:val="00F43A82"/>
    <w:rsid w:val="00F43C6B"/>
    <w:rsid w:val="00F43C7F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B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9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36D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75F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D2D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AF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styleId="TableofFigures">
    <w:name w:val="table of figures"/>
    <w:basedOn w:val="BodyText"/>
    <w:next w:val="Normal"/>
    <w:uiPriority w:val="99"/>
    <w:qFormat/>
    <w:locked/>
    <w:rsid w:val="007651B2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customStyle="1" w:styleId="pl0">
    <w:name w:val="pl"/>
    <w:basedOn w:val="Normal"/>
    <w:rsid w:val="00895D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2474E5"/>
  </w:style>
  <w:style w:type="paragraph" w:styleId="BlockText">
    <w:name w:val="Block Text"/>
    <w:basedOn w:val="Normal"/>
    <w:locked/>
    <w:rsid w:val="002474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2474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74E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2474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474E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2474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74E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2474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474E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2474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74E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2474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74E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2474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2474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474E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2474E5"/>
  </w:style>
  <w:style w:type="character" w:customStyle="1" w:styleId="DateChar">
    <w:name w:val="Date Char"/>
    <w:basedOn w:val="DefaultParagraphFont"/>
    <w:link w:val="Date"/>
    <w:rsid w:val="002474E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2474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74E5"/>
    <w:rPr>
      <w:rFonts w:ascii="Segoe UI" w:eastAsia="Times New Roman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2474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474E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2474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474E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2474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2474E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2474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74E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2474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474E5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2474E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2474E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2474E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2474E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2474E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2474E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2474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2474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2474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74E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2474E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2474E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2474E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2474E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2474E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2474E5"/>
    <w:pPr>
      <w:numPr>
        <w:numId w:val="31"/>
      </w:numPr>
      <w:contextualSpacing/>
    </w:pPr>
  </w:style>
  <w:style w:type="paragraph" w:styleId="ListNumber4">
    <w:name w:val="List Number 4"/>
    <w:basedOn w:val="Normal"/>
    <w:locked/>
    <w:rsid w:val="002474E5"/>
    <w:pPr>
      <w:numPr>
        <w:numId w:val="32"/>
      </w:numPr>
      <w:contextualSpacing/>
    </w:pPr>
  </w:style>
  <w:style w:type="paragraph" w:styleId="ListNumber5">
    <w:name w:val="List Number 5"/>
    <w:basedOn w:val="Normal"/>
    <w:locked/>
    <w:rsid w:val="002474E5"/>
    <w:pPr>
      <w:numPr>
        <w:numId w:val="33"/>
      </w:numPr>
      <w:contextualSpacing/>
    </w:pPr>
  </w:style>
  <w:style w:type="paragraph" w:styleId="MacroText">
    <w:name w:val="macro"/>
    <w:link w:val="MacroTextChar"/>
    <w:locked/>
    <w:rsid w:val="002474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474E5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2474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74E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2474E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2474E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2474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474E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2474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74E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2474E5"/>
  </w:style>
  <w:style w:type="character" w:customStyle="1" w:styleId="SalutationChar">
    <w:name w:val="Salutation Char"/>
    <w:basedOn w:val="DefaultParagraphFont"/>
    <w:link w:val="Salutation"/>
    <w:rsid w:val="002474E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2474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474E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2474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474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2474E5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2474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474E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2474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2474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A193E8-E4DF-46F7-B712-001852D55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5</cp:revision>
  <cp:lastPrinted>2017-05-08T10:55:00Z</cp:lastPrinted>
  <dcterms:created xsi:type="dcterms:W3CDTF">2025-05-15T21:48:00Z</dcterms:created>
  <dcterms:modified xsi:type="dcterms:W3CDTF">2025-05-18T18:21:00Z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